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FT - Errichtung Containerbüros - Abbruch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Abbrucharbeiten einschließlich Entsorgung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